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2C601" w14:textId="77777777" w:rsidR="0064063D" w:rsidRDefault="00614F00" w:rsidP="005C3986">
      <w:pPr>
        <w:pStyle w:val="Heading1"/>
      </w:pPr>
      <w:bookmarkStart w:id="0" w:name="_GoBack"/>
      <w:bookmarkEnd w:id="0"/>
      <w:r>
        <w:t>4 Ways Entrepreneurs Can Improve Their Time Management Skills</w:t>
      </w:r>
    </w:p>
    <w:p w14:paraId="3E430535" w14:textId="77777777" w:rsidR="00AC6123" w:rsidRDefault="00AC6123" w:rsidP="00AC6123"/>
    <w:p w14:paraId="2C2B8B03" w14:textId="77777777" w:rsidR="00AC6123" w:rsidRDefault="00614F00" w:rsidP="00AC6123">
      <w:r>
        <w:t xml:space="preserve">Managing time has become an all too real struggle for entrepreneurs these days. With so much to do in both their work and personal lives, it can be challenging to get things done in during a </w:t>
      </w:r>
      <w:r>
        <w:t>day. There are many ways for entrepreneurs to improve their time management skills to help them get more accomplished in less time. Here are four ideas for entrepreneurs to enhance their time management.</w:t>
      </w:r>
    </w:p>
    <w:p w14:paraId="1D80B3E1" w14:textId="77777777" w:rsidR="00AC6123" w:rsidRDefault="00AC6123" w:rsidP="00AC6123"/>
    <w:p w14:paraId="6D8184A5" w14:textId="77777777" w:rsidR="00AC6123" w:rsidRDefault="00614F00" w:rsidP="00AC6123">
      <w:pPr>
        <w:rPr>
          <w:b/>
        </w:rPr>
      </w:pPr>
      <w:r>
        <w:rPr>
          <w:b/>
        </w:rPr>
        <w:t>Make a Schedule and Stick to It</w:t>
      </w:r>
    </w:p>
    <w:p w14:paraId="1CCA99D7" w14:textId="77777777" w:rsidR="00AC6123" w:rsidRDefault="00614F00" w:rsidP="00AC6123">
      <w:r>
        <w:t>You can start to im</w:t>
      </w:r>
      <w:r>
        <w:t>prove your time management skills by taking the time to organize your days and weeks in advance. While there will always be surprises that you'll have to deal with</w:t>
      </w:r>
      <w:r w:rsidR="0085429E">
        <w:t xml:space="preserve">, you’re more likely to be able to tackle those surprises better because you have an idea about what tasks and responsibilities you have to deal with each day. </w:t>
      </w:r>
    </w:p>
    <w:p w14:paraId="237C962A" w14:textId="77777777" w:rsidR="0085429E" w:rsidRDefault="0085429E" w:rsidP="00AC6123"/>
    <w:p w14:paraId="7D99808D" w14:textId="77777777" w:rsidR="0085429E" w:rsidRDefault="00614F00" w:rsidP="00AC6123">
      <w:pPr>
        <w:rPr>
          <w:b/>
        </w:rPr>
      </w:pPr>
      <w:r>
        <w:rPr>
          <w:b/>
        </w:rPr>
        <w:t>Prioritize</w:t>
      </w:r>
    </w:p>
    <w:p w14:paraId="04E5A361" w14:textId="77777777" w:rsidR="00341EF3" w:rsidRDefault="00614F00" w:rsidP="00AC6123">
      <w:r>
        <w:t>Learning how to prioritize is the second way to improve time management skills. If you want to execute your projects efficiently, then you have to decide which stages or compon</w:t>
      </w:r>
      <w:r>
        <w:t>ents of the project are essential to your business. You have to be able to determine which activities and tasks will deliver the best returns for your business.</w:t>
      </w:r>
    </w:p>
    <w:p w14:paraId="78B960FB" w14:textId="77777777" w:rsidR="00341EF3" w:rsidRDefault="00341EF3" w:rsidP="00AC6123"/>
    <w:p w14:paraId="7ACA657B" w14:textId="77777777" w:rsidR="00341EF3" w:rsidRDefault="00614F00" w:rsidP="00AC6123">
      <w:pPr>
        <w:rPr>
          <w:b/>
        </w:rPr>
      </w:pPr>
      <w:r>
        <w:rPr>
          <w:b/>
        </w:rPr>
        <w:t>Set Boundaries</w:t>
      </w:r>
    </w:p>
    <w:p w14:paraId="41A419E4" w14:textId="77777777" w:rsidR="00010D03" w:rsidRDefault="00614F00" w:rsidP="00AC6123">
      <w:r>
        <w:t>If you want to be able to work in peace, then you need to inform those you work</w:t>
      </w:r>
      <w:r>
        <w:t xml:space="preserve"> with when you're not available. Your partners and employees can't read minds, so it is your job to set appropriate boundaries when necessary. </w:t>
      </w:r>
      <w:r w:rsidR="008E3A9D">
        <w:t>Make sure that you communicate your limits in a polite, yet direct manner to ensure that you can have the time you need to work on essential tasks.</w:t>
      </w:r>
    </w:p>
    <w:p w14:paraId="4F82238F" w14:textId="77777777" w:rsidR="00010D03" w:rsidRDefault="00010D03" w:rsidP="00AC6123"/>
    <w:p w14:paraId="4E9AF5B9" w14:textId="77777777" w:rsidR="00010D03" w:rsidRDefault="00614F00" w:rsidP="00AC6123">
      <w:pPr>
        <w:rPr>
          <w:b/>
        </w:rPr>
      </w:pPr>
      <w:r>
        <w:rPr>
          <w:b/>
        </w:rPr>
        <w:t>Account for Good Distractions</w:t>
      </w:r>
    </w:p>
    <w:p w14:paraId="29D18CB4" w14:textId="77777777" w:rsidR="0085429E" w:rsidRDefault="00614F00" w:rsidP="00AC6123">
      <w:r>
        <w:t>There will always be distractions that get the best of you, no matter how hard you try to avoid them. However, no one can work for hours on end, and to stay productive, we all need breaks. T</w:t>
      </w:r>
      <w:r>
        <w:t>he best thing you can do is accept this reality and try to incorporate some distractions into your schedule. Try to block out some downtime every day. This might mean setting aside a few minutes to take a short walk, grab a cup of coffee, or find some othe</w:t>
      </w:r>
      <w:r>
        <w:t xml:space="preserve">r stress management activities that you can do. </w:t>
      </w:r>
    </w:p>
    <w:p w14:paraId="670FAEB4" w14:textId="77777777" w:rsidR="00812E83" w:rsidRPr="0085429E" w:rsidRDefault="00614F00" w:rsidP="00AC6123">
      <w:r>
        <w:lastRenderedPageBreak/>
        <w:t>Managing your time requires discipline, planning, and a healthy attitude. However, if you get it right, you will start to notice improved productivity and lower levels of stress.</w:t>
      </w:r>
    </w:p>
    <w:sectPr w:rsidR="00812E83" w:rsidRPr="0085429E"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FE2"/>
    <w:rsid w:val="00010D03"/>
    <w:rsid w:val="00221818"/>
    <w:rsid w:val="00341EF3"/>
    <w:rsid w:val="005152F8"/>
    <w:rsid w:val="005C3986"/>
    <w:rsid w:val="00614F00"/>
    <w:rsid w:val="0064063D"/>
    <w:rsid w:val="00660AAD"/>
    <w:rsid w:val="00812E83"/>
    <w:rsid w:val="0085429E"/>
    <w:rsid w:val="0086273D"/>
    <w:rsid w:val="008E3A9D"/>
    <w:rsid w:val="00A06FE2"/>
    <w:rsid w:val="00AC6123"/>
    <w:rsid w:val="00C1599C"/>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9BCBF7"/>
  <w14:defaultImageDpi w14:val="32767"/>
  <w15:chartTrackingRefBased/>
  <w15:docId w15:val="{988C8898-68ED-0742-BC65-FFB20075B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400</Words>
  <Characters>1867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2019-04-19T17:30:00Z</dcterms:created>
  <dcterms:modified xsi:type="dcterms:W3CDTF">2019-04-19T17:31:00Z</dcterms:modified>
  <cp:category/>
</cp:coreProperties>
</file>